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20D2C" w14:textId="77777777" w:rsidR="000E22B2" w:rsidRDefault="000E22B2" w:rsidP="000E22B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4302-0038/2025</w:t>
      </w:r>
    </w:p>
    <w:p w14:paraId="154FFBB2" w14:textId="77777777" w:rsidR="000E22B2" w:rsidRDefault="000E22B2" w:rsidP="000E22B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2025-396</w:t>
      </w:r>
      <w:bookmarkEnd w:id="0"/>
    </w:p>
    <w:p w14:paraId="4B32EDF0" w14:textId="77777777" w:rsidR="00753BA5" w:rsidRDefault="00753BA5" w:rsidP="00753BA5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373D4308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44415F2D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1AED0FF3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1389A583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53E5451F" w14:textId="28BF716E" w:rsidR="00753BA5" w:rsidRDefault="00753BA5" w:rsidP="00753BA5">
      <w:pPr>
        <w:tabs>
          <w:tab w:val="left" w:pos="1083"/>
        </w:tabs>
        <w:rPr>
          <w:rFonts w:cs="Arial"/>
        </w:rPr>
      </w:pPr>
    </w:p>
    <w:p w14:paraId="536F60DA" w14:textId="6E2DB8E5" w:rsidR="0097118D" w:rsidRDefault="0097118D" w:rsidP="00753BA5">
      <w:pPr>
        <w:tabs>
          <w:tab w:val="left" w:pos="1083"/>
        </w:tabs>
        <w:rPr>
          <w:rFonts w:cs="Arial"/>
        </w:rPr>
      </w:pPr>
    </w:p>
    <w:p w14:paraId="6B1B1D41" w14:textId="77777777" w:rsidR="002910E6" w:rsidRDefault="002910E6" w:rsidP="00753BA5">
      <w:pPr>
        <w:tabs>
          <w:tab w:val="left" w:pos="1083"/>
        </w:tabs>
        <w:rPr>
          <w:rFonts w:cs="Arial"/>
        </w:rPr>
      </w:pPr>
    </w:p>
    <w:p w14:paraId="4270B77A" w14:textId="32D2B334" w:rsidR="00753BA5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753692">
        <w:rPr>
          <w:rFonts w:ascii="Arial" w:hAnsi="Arial" w:cs="Arial"/>
          <w:b/>
        </w:rPr>
        <w:t xml:space="preserve">TEHNIČNA SPOSOBNOST – USPOSOBLJENOST PONUDNIKA ZA </w:t>
      </w:r>
      <w:r w:rsidR="00BD2CE4" w:rsidRPr="00753692">
        <w:rPr>
          <w:rFonts w:ascii="Arial" w:hAnsi="Arial" w:cs="Arial"/>
          <w:b/>
        </w:rPr>
        <w:t>SKLADIŠČENJE NAFTNIH DERIVATOV</w:t>
      </w:r>
    </w:p>
    <w:p w14:paraId="5831A0CA" w14:textId="77777777" w:rsidR="006F38EC" w:rsidRPr="00753692" w:rsidRDefault="006F38EC" w:rsidP="006F38EC">
      <w:pPr>
        <w:pStyle w:val="Odstavekseznama"/>
        <w:ind w:left="360"/>
        <w:rPr>
          <w:rFonts w:ascii="Arial" w:hAnsi="Arial" w:cs="Arial"/>
          <w:b/>
        </w:rPr>
      </w:pPr>
    </w:p>
    <w:p w14:paraId="3EFD8510" w14:textId="643DCEB7" w:rsidR="00753692" w:rsidRDefault="00753BA5" w:rsidP="00BD2CE4">
      <w:pPr>
        <w:widowControl w:val="0"/>
        <w:jc w:val="both"/>
      </w:pPr>
      <w:r w:rsidRPr="00753692">
        <w:rPr>
          <w:rFonts w:cs="Arial"/>
        </w:rPr>
        <w:t xml:space="preserve">Izjavljamo, da imamo na dan oddaje ponudbe in </w:t>
      </w:r>
      <w:r w:rsidR="001A5E0B">
        <w:rPr>
          <w:rFonts w:cs="Arial"/>
        </w:rPr>
        <w:t xml:space="preserve">da </w:t>
      </w:r>
      <w:r w:rsidRPr="00753692">
        <w:rPr>
          <w:rFonts w:cs="Arial"/>
        </w:rPr>
        <w:t>bomo imeli ves čas trajanja pogodbe pridobljen</w:t>
      </w:r>
      <w:r w:rsidR="00753692" w:rsidRPr="00753692">
        <w:rPr>
          <w:rFonts w:cs="Arial"/>
        </w:rPr>
        <w:t>o</w:t>
      </w:r>
      <w:r w:rsidR="00BD2CE4" w:rsidRPr="00753692">
        <w:t xml:space="preserve"> </w:t>
      </w:r>
      <w:r w:rsidR="00BD2CE4">
        <w:t xml:space="preserve">dovoljenje za obrat, </w:t>
      </w:r>
      <w:r w:rsidR="002910E6">
        <w:t>v katerem se skladiščijo nevarne snovi in v skladu z Uredbo o preprečevanju večjih nesreč in zmanjševanju njihovih posledic (Ur. l. RS 22/2016 in 50/2023) pomeni manjše ali večje tveganje za okolje (okoljevarstveno dovoljenje SEVESO)</w:t>
      </w:r>
      <w:r w:rsidR="00CF1BA1">
        <w:t>ter vsa druga dovoljenja, ki so potrebna za opravljanje dejavnosti skladiščenja naftnih derivatov ter upravljanja skladišč naftnih derivatov</w:t>
      </w:r>
      <w:r w:rsidR="00753692">
        <w:t>.</w:t>
      </w:r>
    </w:p>
    <w:p w14:paraId="00C68B86" w14:textId="0A3E2E65" w:rsidR="00753BA5" w:rsidRDefault="00753BA5" w:rsidP="00753BA5">
      <w:pPr>
        <w:jc w:val="both"/>
        <w:rPr>
          <w:rFonts w:cs="Arial"/>
        </w:rPr>
      </w:pPr>
    </w:p>
    <w:p w14:paraId="0E867BD6" w14:textId="77777777" w:rsidR="002910E6" w:rsidRPr="00753692" w:rsidRDefault="002910E6" w:rsidP="00753BA5">
      <w:pPr>
        <w:jc w:val="both"/>
        <w:rPr>
          <w:rFonts w:cs="Arial"/>
        </w:rPr>
      </w:pPr>
    </w:p>
    <w:p w14:paraId="28DCB4C7" w14:textId="02F2497E" w:rsidR="00753BA5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753692">
        <w:rPr>
          <w:rFonts w:ascii="Arial" w:hAnsi="Arial" w:cs="Arial"/>
          <w:b/>
        </w:rPr>
        <w:t>ZAVAROVALNA DOKUMENTACIJA</w:t>
      </w:r>
    </w:p>
    <w:p w14:paraId="23FA0DAA" w14:textId="77777777" w:rsidR="006F38EC" w:rsidRPr="00753692" w:rsidRDefault="006F38EC" w:rsidP="006F38EC">
      <w:pPr>
        <w:pStyle w:val="Odstavekseznama"/>
        <w:ind w:left="360"/>
        <w:rPr>
          <w:rFonts w:ascii="Arial" w:hAnsi="Arial" w:cs="Arial"/>
          <w:b/>
        </w:rPr>
      </w:pPr>
    </w:p>
    <w:p w14:paraId="360FED71" w14:textId="77777777" w:rsidR="00753BA5" w:rsidRPr="00753692" w:rsidRDefault="00753BA5" w:rsidP="00753BA5">
      <w:pPr>
        <w:pStyle w:val="Telobesedila2"/>
        <w:spacing w:after="0" w:line="240" w:lineRule="auto"/>
        <w:jc w:val="both"/>
        <w:rPr>
          <w:rFonts w:cs="Arial"/>
        </w:rPr>
      </w:pPr>
      <w:r w:rsidRPr="00753692">
        <w:rPr>
          <w:rFonts w:cs="Arial"/>
        </w:rPr>
        <w:t xml:space="preserve">Izjavljamo, da bomo, v primeru da bomo izbrani po predmetnem javnem naročilu, skladno z določili, navedenimi v osnutku pogodbe (obrazec OBR – 2.17), predložili naročniku zahtevano zavarovalno dokumentacijo. </w:t>
      </w:r>
    </w:p>
    <w:p w14:paraId="1C14D5E7" w14:textId="58497B7C" w:rsidR="00753BA5" w:rsidRDefault="00753BA5" w:rsidP="00753BA5">
      <w:pPr>
        <w:pStyle w:val="Telobesedila2"/>
        <w:spacing w:after="0" w:line="240" w:lineRule="auto"/>
        <w:jc w:val="both"/>
        <w:rPr>
          <w:rFonts w:cs="Arial"/>
        </w:rPr>
      </w:pPr>
    </w:p>
    <w:p w14:paraId="16132D79" w14:textId="77777777" w:rsidR="002910E6" w:rsidRPr="00753692" w:rsidRDefault="002910E6" w:rsidP="00753BA5">
      <w:pPr>
        <w:pStyle w:val="Telobesedila2"/>
        <w:spacing w:after="0" w:line="240" w:lineRule="auto"/>
        <w:jc w:val="both"/>
        <w:rPr>
          <w:rFonts w:cs="Arial"/>
        </w:rPr>
      </w:pPr>
    </w:p>
    <w:p w14:paraId="2CF6BCD0" w14:textId="29AB7C77" w:rsidR="006F38EC" w:rsidRPr="006F38EC" w:rsidRDefault="006F38EC" w:rsidP="006F38EC">
      <w:pPr>
        <w:pStyle w:val="Odstavekseznama"/>
        <w:numPr>
          <w:ilvl w:val="0"/>
          <w:numId w:val="16"/>
        </w:numPr>
        <w:tabs>
          <w:tab w:val="left" w:pos="887"/>
        </w:tabs>
        <w:rPr>
          <w:rFonts w:ascii="Arial" w:hAnsi="Arial" w:cs="Arial"/>
          <w:b/>
        </w:rPr>
      </w:pPr>
      <w:r w:rsidRPr="006F38EC">
        <w:rPr>
          <w:rFonts w:ascii="Arial" w:hAnsi="Arial" w:cs="Arial"/>
          <w:b/>
        </w:rPr>
        <w:t>IZJAVA k 5k členu UREDBE SVETA (EU) 2022/576:</w:t>
      </w:r>
    </w:p>
    <w:p w14:paraId="10B64FFB" w14:textId="77777777" w:rsidR="006F38EC" w:rsidRDefault="006F38EC" w:rsidP="006F38EC">
      <w:pPr>
        <w:pStyle w:val="Odstavekseznama"/>
        <w:ind w:left="360"/>
        <w:rPr>
          <w:rFonts w:ascii="Arial" w:hAnsi="Arial" w:cs="Arial"/>
          <w:b/>
        </w:rPr>
      </w:pPr>
    </w:p>
    <w:p w14:paraId="3D27108C" w14:textId="77777777" w:rsidR="006F38EC" w:rsidRDefault="006F38EC" w:rsidP="006F38EC">
      <w:pPr>
        <w:tabs>
          <w:tab w:val="left" w:pos="142"/>
        </w:tabs>
        <w:jc w:val="both"/>
        <w:rPr>
          <w:rFonts w:cs="Arial"/>
        </w:rPr>
      </w:pPr>
      <w:bookmarkStart w:id="1" w:name="_Hlk133245938"/>
      <w:r>
        <w:rPr>
          <w:rFonts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1EB2A5D3" w14:textId="77777777" w:rsidR="006F38EC" w:rsidRDefault="006F38EC" w:rsidP="006F38EC">
      <w:pPr>
        <w:numPr>
          <w:ilvl w:val="0"/>
          <w:numId w:val="18"/>
        </w:num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>ruskim državljanom ali fizičnim ali pravnim osebam, subjektom ali organom s sedežem v Rusiji;</w:t>
      </w:r>
    </w:p>
    <w:p w14:paraId="469056C2" w14:textId="77777777" w:rsidR="006F38EC" w:rsidRDefault="006F38EC" w:rsidP="006F38EC">
      <w:pPr>
        <w:numPr>
          <w:ilvl w:val="0"/>
          <w:numId w:val="18"/>
        </w:num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>pravnim osebam, subjektom ali organom, katerih več kot 50-odstotni delež je v neposredni ali posredni lasti subjekta iz prejšnje alineje;</w:t>
      </w:r>
    </w:p>
    <w:p w14:paraId="2A5D38C7" w14:textId="77777777" w:rsidR="006F38EC" w:rsidRDefault="006F38EC" w:rsidP="006F38EC">
      <w:pPr>
        <w:numPr>
          <w:ilvl w:val="0"/>
          <w:numId w:val="18"/>
        </w:num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>fizičnim ali pravnim osebam, subjektoma ali organom, ki delujejo v imenu ali po navodilih subjekta iz prejšnjih dveh alinej,</w:t>
      </w:r>
    </w:p>
    <w:p w14:paraId="5557FE23" w14:textId="77777777" w:rsidR="006F38EC" w:rsidRDefault="006F38EC" w:rsidP="006F38EC">
      <w:pPr>
        <w:numPr>
          <w:ilvl w:val="0"/>
          <w:numId w:val="18"/>
        </w:num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>vključno s podizvajalci, dobavitelji ali subjekti, katerih zmogljivosti se uporabljajo v smislu direktiv o javnem naročanju, če predstavljajo več kot 10 % vrednosti naročila;</w:t>
      </w:r>
    </w:p>
    <w:p w14:paraId="2BBD685F" w14:textId="77777777" w:rsidR="006F38EC" w:rsidRDefault="006F38EC" w:rsidP="006F38EC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>in potrjujemo, da pri nas ter morebitnih podizvajalcih, dobaviteljih ali subjektih, katerih zmogljivosti se uporabljajo pri predmetnem naročilu, ne obstaja nobeden izmed zgoraj navedenih razlogov za prepoved dodeljevanja naročila.</w:t>
      </w:r>
    </w:p>
    <w:bookmarkEnd w:id="1"/>
    <w:p w14:paraId="7FED51F2" w14:textId="78C4443C" w:rsidR="006F38EC" w:rsidRDefault="006F38EC" w:rsidP="006F38EC">
      <w:pPr>
        <w:tabs>
          <w:tab w:val="left" w:pos="1083"/>
        </w:tabs>
        <w:rPr>
          <w:rFonts w:cs="Arial"/>
        </w:rPr>
      </w:pPr>
    </w:p>
    <w:p w14:paraId="1C7AA45D" w14:textId="28005349" w:rsidR="002910E6" w:rsidRDefault="002910E6" w:rsidP="006F38EC">
      <w:pPr>
        <w:tabs>
          <w:tab w:val="left" w:pos="1083"/>
        </w:tabs>
        <w:rPr>
          <w:rFonts w:cs="Arial"/>
        </w:rPr>
      </w:pPr>
    </w:p>
    <w:p w14:paraId="2F87E6A5" w14:textId="0BA81A97" w:rsidR="002910E6" w:rsidRDefault="002910E6" w:rsidP="006F38EC">
      <w:pPr>
        <w:tabs>
          <w:tab w:val="left" w:pos="1083"/>
        </w:tabs>
        <w:rPr>
          <w:rFonts w:cs="Arial"/>
        </w:rPr>
      </w:pPr>
    </w:p>
    <w:p w14:paraId="4B10D3BE" w14:textId="77777777" w:rsidR="002910E6" w:rsidRDefault="002910E6" w:rsidP="006F38EC">
      <w:pPr>
        <w:tabs>
          <w:tab w:val="left" w:pos="1083"/>
        </w:tabs>
        <w:rPr>
          <w:rFonts w:cs="Arial"/>
        </w:rPr>
      </w:pPr>
      <w:bookmarkStart w:id="2" w:name="_GoBack"/>
      <w:bookmarkEnd w:id="2"/>
    </w:p>
    <w:p w14:paraId="3C4CD00B" w14:textId="77777777" w:rsidR="006F38EC" w:rsidRDefault="006F38EC" w:rsidP="006F38EC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IZJAVA - DRUGO:</w:t>
      </w:r>
    </w:p>
    <w:p w14:paraId="69D60EEF" w14:textId="77777777" w:rsidR="006F38EC" w:rsidRDefault="006F38EC" w:rsidP="006F38EC">
      <w:pPr>
        <w:pStyle w:val="Odstavekseznama"/>
        <w:ind w:left="360"/>
        <w:rPr>
          <w:rFonts w:ascii="Arial" w:hAnsi="Arial" w:cs="Arial"/>
          <w:b/>
        </w:rPr>
      </w:pPr>
    </w:p>
    <w:p w14:paraId="5407D7F7" w14:textId="77777777" w:rsidR="006F38EC" w:rsidRDefault="006F38EC" w:rsidP="006F38EC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>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4BF50335" w14:textId="77777777" w:rsidR="006F38EC" w:rsidRDefault="006F38EC" w:rsidP="006F38EC">
      <w:pPr>
        <w:jc w:val="both"/>
        <w:rPr>
          <w:rFonts w:cs="Arial"/>
        </w:rPr>
      </w:pPr>
    </w:p>
    <w:p w14:paraId="1188F85A" w14:textId="77777777" w:rsidR="006F38EC" w:rsidRDefault="006F38EC" w:rsidP="006F38EC">
      <w:pPr>
        <w:jc w:val="both"/>
        <w:rPr>
          <w:rFonts w:cs="Arial"/>
        </w:rPr>
      </w:pPr>
    </w:p>
    <w:p w14:paraId="4EAC3DFB" w14:textId="77777777" w:rsidR="006F38EC" w:rsidRDefault="006F38EC" w:rsidP="006F38EC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>S podpisom potrjujemo verodostojnost te izjave in podatkov ter se zavezujemo, da bomo vsako spremembo javili v najkrajšem možnem času.</w:t>
      </w:r>
    </w:p>
    <w:p w14:paraId="7FE255CC" w14:textId="77777777" w:rsidR="00753BA5" w:rsidRDefault="00753BA5" w:rsidP="00753BA5">
      <w:pPr>
        <w:jc w:val="both"/>
        <w:rPr>
          <w:rFonts w:cs="Arial"/>
        </w:rPr>
      </w:pPr>
    </w:p>
    <w:p w14:paraId="290275B6" w14:textId="77777777" w:rsidR="00753BA5" w:rsidRDefault="00753BA5" w:rsidP="00753BA5">
      <w:pPr>
        <w:jc w:val="both"/>
        <w:rPr>
          <w:rFonts w:cs="Arial"/>
        </w:rPr>
      </w:pPr>
    </w:p>
    <w:p w14:paraId="5E6A91AB" w14:textId="77777777" w:rsidR="00753BA5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963430F" w14:textId="3385A3A9" w:rsidR="00753BA5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753692">
        <w:rPr>
          <w:rFonts w:cs="Arial"/>
        </w:rPr>
        <w:tab/>
      </w:r>
      <w:r>
        <w:rPr>
          <w:rFonts w:cs="Arial"/>
        </w:rPr>
        <w:tab/>
        <w:t>Podpis zakonitega zastopnika in žig</w:t>
      </w:r>
    </w:p>
    <w:p w14:paraId="2106E258" w14:textId="77777777" w:rsidR="00753BA5" w:rsidRDefault="00753BA5" w:rsidP="00753BA5">
      <w:pPr>
        <w:jc w:val="both"/>
        <w:rPr>
          <w:rFonts w:cs="Arial"/>
          <w:i/>
        </w:rPr>
      </w:pPr>
    </w:p>
    <w:p w14:paraId="00CBA7B2" w14:textId="0E576D38" w:rsidR="00EF6753" w:rsidRPr="00CF16A2" w:rsidRDefault="00753BA5" w:rsidP="00EF6753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  <w:i/>
        </w:rPr>
        <w:t>Ta obrazec je sestavni del in priloga ponudbe.</w:t>
      </w:r>
    </w:p>
    <w:p w14:paraId="20261A25" w14:textId="77777777" w:rsidR="00753BA5" w:rsidRPr="00521999" w:rsidRDefault="00753BA5" w:rsidP="00753BA5">
      <w:pPr>
        <w:jc w:val="both"/>
        <w:rPr>
          <w:rFonts w:cs="Arial"/>
        </w:rPr>
      </w:pPr>
    </w:p>
    <w:p w14:paraId="23FA9B8B" w14:textId="3688C8E7" w:rsidR="00D47195" w:rsidRPr="00753BA5" w:rsidRDefault="00D47195" w:rsidP="00753BA5"/>
    <w:sectPr w:rsidR="00D47195" w:rsidRPr="00753BA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F71B7" w14:textId="77777777" w:rsidR="00F5365B" w:rsidRDefault="00F5365B">
      <w:r>
        <w:separator/>
      </w:r>
    </w:p>
  </w:endnote>
  <w:endnote w:type="continuationSeparator" w:id="0">
    <w:p w14:paraId="73DF5726" w14:textId="77777777" w:rsidR="00F5365B" w:rsidRDefault="00F5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359811D4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542D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542D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F64A4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42D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42DA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E1F93" w14:textId="77777777" w:rsidR="00F5365B" w:rsidRDefault="00F5365B">
      <w:r>
        <w:separator/>
      </w:r>
    </w:p>
  </w:footnote>
  <w:footnote w:type="continuationSeparator" w:id="0">
    <w:p w14:paraId="7E4D0CD8" w14:textId="77777777" w:rsidR="00F5365B" w:rsidRDefault="00F53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</w:lvl>
    <w:lvl w:ilvl="1" w:tplc="FFFFFFFF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A84460"/>
    <w:multiLevelType w:val="hybridMultilevel"/>
    <w:tmpl w:val="2174D2F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16"/>
  </w:num>
  <w:num w:numId="8">
    <w:abstractNumId w:val="12"/>
  </w:num>
  <w:num w:numId="9">
    <w:abstractNumId w:val="13"/>
  </w:num>
  <w:num w:numId="10">
    <w:abstractNumId w:val="14"/>
  </w:num>
  <w:num w:numId="11">
    <w:abstractNumId w:val="7"/>
  </w:num>
  <w:num w:numId="12">
    <w:abstractNumId w:val="6"/>
  </w:num>
  <w:num w:numId="13">
    <w:abstractNumId w:val="17"/>
  </w:num>
  <w:num w:numId="14">
    <w:abstractNumId w:val="9"/>
  </w:num>
  <w:num w:numId="15">
    <w:abstractNumId w:val="10"/>
  </w:num>
  <w:num w:numId="16">
    <w:abstractNumId w:val="8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22B2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5E0B"/>
    <w:rsid w:val="001A7BD0"/>
    <w:rsid w:val="001D16E0"/>
    <w:rsid w:val="001D3653"/>
    <w:rsid w:val="001D694D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10E6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17A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152F"/>
    <w:rsid w:val="00662D8F"/>
    <w:rsid w:val="0066332D"/>
    <w:rsid w:val="00670A28"/>
    <w:rsid w:val="00670D1D"/>
    <w:rsid w:val="006711A5"/>
    <w:rsid w:val="00674841"/>
    <w:rsid w:val="006776D7"/>
    <w:rsid w:val="006D3E51"/>
    <w:rsid w:val="006D59F7"/>
    <w:rsid w:val="006E377F"/>
    <w:rsid w:val="006F38EC"/>
    <w:rsid w:val="006F44F5"/>
    <w:rsid w:val="006F758E"/>
    <w:rsid w:val="007033C0"/>
    <w:rsid w:val="007345D8"/>
    <w:rsid w:val="00741DF3"/>
    <w:rsid w:val="00743912"/>
    <w:rsid w:val="00753692"/>
    <w:rsid w:val="00753BA5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2BA8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7118D"/>
    <w:rsid w:val="00982720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B6DF8"/>
    <w:rsid w:val="00AC72E5"/>
    <w:rsid w:val="00AD0793"/>
    <w:rsid w:val="00AD3618"/>
    <w:rsid w:val="00AF0AD6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2CE4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5662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CF1BA1"/>
    <w:rsid w:val="00D05C1E"/>
    <w:rsid w:val="00D06278"/>
    <w:rsid w:val="00D2343D"/>
    <w:rsid w:val="00D278D4"/>
    <w:rsid w:val="00D27CE9"/>
    <w:rsid w:val="00D430EB"/>
    <w:rsid w:val="00D46A2B"/>
    <w:rsid w:val="00D47195"/>
    <w:rsid w:val="00D542DA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5365B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7566BF-49B9-4DA8-A55B-08FC12312B83}"/>
</file>

<file path=customXml/itemProps3.xml><?xml version="1.0" encoding="utf-8"?>
<ds:datastoreItem xmlns:ds="http://schemas.openxmlformats.org/officeDocument/2006/customXml" ds:itemID="{D40FF151-9820-4BF9-BF76-4689708F732F}">
  <ds:schemaRefs>
    <ds:schemaRef ds:uri="http://purl.org/dc/dcmitype/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6B0FEC1-53CF-4396-8512-C8768D48B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28</TotalTime>
  <Pages>2</Pages>
  <Words>407</Words>
  <Characters>2323</Characters>
  <Application>Microsoft Office Word</Application>
  <DocSecurity>0</DocSecurity>
  <Lines>19</Lines>
  <Paragraphs>5</Paragraphs>
  <ScaleCrop>false</ScaleCrop>
  <Company>ZRSBR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102</cp:revision>
  <cp:lastPrinted>2025-11-11T12:01:00Z</cp:lastPrinted>
  <dcterms:created xsi:type="dcterms:W3CDTF">2015-04-24T11:06:00Z</dcterms:created>
  <dcterms:modified xsi:type="dcterms:W3CDTF">2025-11-11T12:07:00Z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